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231" w:rsidRDefault="00000231" w:rsidP="00000231">
      <w:r>
        <w:rPr>
          <w:u w:val="single"/>
        </w:rPr>
        <w:t>William JONSON</w:t>
      </w:r>
      <w:r>
        <w:t xml:space="preserve">      (d.by 1423)</w:t>
      </w:r>
    </w:p>
    <w:p w:rsidR="00000231" w:rsidRDefault="00000231" w:rsidP="00000231">
      <w:r>
        <w:t>of Eylesworth in Castor, Northamptonshire.</w:t>
      </w:r>
    </w:p>
    <w:p w:rsidR="00000231" w:rsidRDefault="00000231" w:rsidP="00000231"/>
    <w:p w:rsidR="00000231" w:rsidRDefault="00000231" w:rsidP="00000231"/>
    <w:p w:rsidR="00000231" w:rsidRDefault="00000231" w:rsidP="00000231">
      <w:r>
        <w:t>Daughter:  Isabella(q.v.) = William Osborne of Barnack(q.v.).</w:t>
      </w:r>
    </w:p>
    <w:p w:rsidR="00000231" w:rsidRDefault="00000231" w:rsidP="00000231">
      <w:r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F(M) Charter/512)</w:t>
      </w:r>
    </w:p>
    <w:p w:rsidR="00000231" w:rsidRDefault="00000231" w:rsidP="00000231"/>
    <w:p w:rsidR="00000231" w:rsidRDefault="00000231" w:rsidP="00000231"/>
    <w:p w:rsidR="00000231" w:rsidRDefault="00000231" w:rsidP="00000231">
      <w:r>
        <w:t>30 Nov.1423</w:t>
      </w:r>
      <w:r>
        <w:tab/>
        <w:t>He was dead by this date.  (ibid.)</w:t>
      </w:r>
    </w:p>
    <w:p w:rsidR="00000231" w:rsidRDefault="00000231" w:rsidP="00000231"/>
    <w:p w:rsidR="00000231" w:rsidRDefault="00000231" w:rsidP="00000231"/>
    <w:p w:rsidR="00000231" w:rsidRDefault="00000231" w:rsidP="00000231">
      <w:r>
        <w:t>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231" w:rsidRDefault="00000231" w:rsidP="00564E3C">
      <w:r>
        <w:separator/>
      </w:r>
    </w:p>
  </w:endnote>
  <w:endnote w:type="continuationSeparator" w:id="0">
    <w:p w:rsidR="00000231" w:rsidRDefault="0000023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00231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231" w:rsidRDefault="00000231" w:rsidP="00564E3C">
      <w:r>
        <w:separator/>
      </w:r>
    </w:p>
  </w:footnote>
  <w:footnote w:type="continuationSeparator" w:id="0">
    <w:p w:rsidR="00000231" w:rsidRDefault="0000023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231"/>
    <w:rsid w:val="0000023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81FB2-1314-4DDC-9D70-C943C13E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23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0023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2015-11-24T20:00:00Z</dcterms:created>
  <dcterms:modified xsi:type="dcterms:W3CDTF">2015-11-24T20:00:00Z</dcterms:modified>
</cp:coreProperties>
</file>